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2D6" w:rsidRPr="001B359E" w:rsidRDefault="00FD2FFE" w:rsidP="001B359E">
      <w:r>
        <w:rPr>
          <w:noProof/>
        </w:rPr>
        <w:pict>
          <v:rect id="_x0000_s1162" style="position:absolute;margin-left:14pt;margin-top:-22pt;width:761pt;height:579pt;z-index:-251665920;mso-position-horizontal-relative:page" filled="f" strokeweight="2pt">
            <w10:wrap anchorx="page"/>
          </v:rect>
        </w:pict>
      </w:r>
      <w:r>
        <w:rPr>
          <w:noProof/>
        </w:rPr>
        <w:pict>
          <v:roundrect id="_x0000_s1161" style="position:absolute;margin-left:-8.95pt;margin-top:-9.9pt;width:734.95pt;height:53.35pt;z-index:251649536" arcsize="10923f">
            <v:textbox style="mso-next-textbox:#_x0000_s1161">
              <w:txbxContent>
                <w:p w:rsidR="00B35CFE" w:rsidRDefault="00B35CFE" w:rsidP="008D6E59">
                  <w:pPr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اليوم :                                                                                                   المادة : حاسب آلي                                                              الصف : الأول ثانوي مقررات                                                                              </w:t>
                  </w:r>
                </w:p>
                <w:p w:rsidR="00B35CFE" w:rsidRDefault="00B35CFE" w:rsidP="00150A9D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 xml:space="preserve">التاريخ :                                                                             الموضوع : الوحدة </w:t>
                  </w:r>
                  <w:r w:rsidR="00150A9D">
                    <w:rPr>
                      <w:rFonts w:hint="cs"/>
                      <w:rtl/>
                    </w:rPr>
                    <w:t>السادسة</w:t>
                  </w:r>
                  <w:r>
                    <w:rPr>
                      <w:rFonts w:hint="cs"/>
                      <w:rtl/>
                    </w:rPr>
                    <w:t xml:space="preserve">  </w:t>
                  </w:r>
                  <w:r w:rsidR="00150A9D">
                    <w:rPr>
                      <w:rFonts w:hint="cs"/>
                      <w:rtl/>
                    </w:rPr>
                    <w:t>(معالج النصوص</w:t>
                  </w:r>
                  <w:r>
                    <w:rPr>
                      <w:rFonts w:hint="cs"/>
                      <w:rtl/>
                    </w:rPr>
                    <w:t xml:space="preserve">)                            </w:t>
                  </w:r>
                  <w:r w:rsidR="008D6E59">
                    <w:rPr>
                      <w:rFonts w:hint="cs"/>
                      <w:rtl/>
                    </w:rPr>
                    <w:t xml:space="preserve">               نوع الدرس : نظري</w:t>
                  </w:r>
                </w:p>
                <w:p w:rsidR="00B35CFE" w:rsidRPr="008273A6" w:rsidRDefault="00B35CFE" w:rsidP="00B35CFE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302D6" w:rsidRDefault="006302D6" w:rsidP="006C5130">
      <w:pPr>
        <w:rPr>
          <w:rtl/>
        </w:rPr>
      </w:pPr>
    </w:p>
    <w:p w:rsidR="006C4517" w:rsidRDefault="006C4517" w:rsidP="006C5130">
      <w:pPr>
        <w:rPr>
          <w:rtl/>
        </w:rPr>
      </w:pPr>
    </w:p>
    <w:p w:rsidR="006C4517" w:rsidRDefault="00A950D8" w:rsidP="006C5130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7" type="#_x0000_t202" style="position:absolute;margin-left:338pt;margin-top:79.45pt;width:131pt;height:22.55pt;z-index:251658240;mso-position-horizontal-relative:page;mso-position-vertical-relative:page" stroked="f">
            <v:fill opacity="0"/>
            <v:textbox>
              <w:txbxContent>
                <w:p w:rsidR="00A950D8" w:rsidRDefault="00A950D8" w:rsidP="00A950D8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 xml:space="preserve">نشاط صفي " </w:t>
                  </w:r>
                  <w:r>
                    <w:t>"</w:t>
                  </w:r>
                </w:p>
              </w:txbxContent>
            </v:textbox>
            <w10:wrap anchorx="page"/>
          </v:shape>
        </w:pict>
      </w:r>
    </w:p>
    <w:p w:rsidR="006C4517" w:rsidRDefault="00FD2FFE" w:rsidP="006C4517">
      <w:pPr>
        <w:jc w:val="right"/>
        <w:rPr>
          <w:rtl/>
        </w:rPr>
      </w:pPr>
      <w:r>
        <w:rPr>
          <w:noProof/>
          <w:rtl/>
        </w:rPr>
        <w:pict>
          <v:roundrect id="_x0000_s1163" style="position:absolute;left:0;text-align:left;margin-left:421pt;margin-top:102pt;width:328pt;height:484pt;z-index:251651584;mso-position-horizontal-relative:page;mso-position-vertical-relative:page" arcsize="10923f" strokeweight="2pt">
            <v:textbox>
              <w:txbxContent>
                <w:p w:rsidR="00027B33" w:rsidRPr="00150A9D" w:rsidRDefault="00150A9D" w:rsidP="00027B33">
                  <w:pPr>
                    <w:bidi/>
                    <w:ind w:left="395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150A9D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عرف معالج النصوص ؟</w:t>
                  </w:r>
                </w:p>
                <w:p w:rsidR="00150A9D" w:rsidRDefault="00150A9D" w:rsidP="00150A9D">
                  <w:pPr>
                    <w:bidi/>
                    <w:ind w:left="395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150A9D" w:rsidRDefault="00150A9D" w:rsidP="00150A9D">
                  <w:pPr>
                    <w:bidi/>
                    <w:ind w:left="395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ملاحظة :</w:t>
                  </w:r>
                </w:p>
                <w:p w:rsidR="00027B33" w:rsidRDefault="00150A9D" w:rsidP="00027B33">
                  <w:pPr>
                    <w:bidi/>
                    <w:ind w:left="395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عندما تكون قادراً على التعامل مع معالج نصوص معين فبإمكانك التعامل مع أي معالج نصوص آخر .</w:t>
                  </w:r>
                </w:p>
                <w:p w:rsidR="00150A9D" w:rsidRPr="00150A9D" w:rsidRDefault="00150A9D" w:rsidP="00150A9D">
                  <w:pPr>
                    <w:bidi/>
                    <w:ind w:left="395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150A9D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أهم الخصائص المشتركة بين معالجات النصوص :</w:t>
                  </w:r>
                </w:p>
                <w:p w:rsidR="00150A9D" w:rsidRDefault="00150A9D" w:rsidP="00E51F6C">
                  <w:pPr>
                    <w:pStyle w:val="a6"/>
                    <w:numPr>
                      <w:ilvl w:val="0"/>
                      <w:numId w:val="1"/>
                    </w:numPr>
                    <w:bidi/>
                    <w:ind w:left="537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</w:t>
                  </w:r>
                </w:p>
                <w:p w:rsidR="00150A9D" w:rsidRDefault="00150A9D" w:rsidP="00E51F6C">
                  <w:pPr>
                    <w:pStyle w:val="a6"/>
                    <w:numPr>
                      <w:ilvl w:val="0"/>
                      <w:numId w:val="1"/>
                    </w:numPr>
                    <w:bidi/>
                    <w:ind w:left="537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</w:t>
                  </w:r>
                </w:p>
                <w:p w:rsidR="00150A9D" w:rsidRDefault="00150A9D" w:rsidP="00E51F6C">
                  <w:pPr>
                    <w:pStyle w:val="a6"/>
                    <w:numPr>
                      <w:ilvl w:val="0"/>
                      <w:numId w:val="1"/>
                    </w:numPr>
                    <w:bidi/>
                    <w:ind w:left="537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</w:t>
                  </w:r>
                </w:p>
                <w:p w:rsidR="00150A9D" w:rsidRDefault="00150A9D" w:rsidP="00E51F6C">
                  <w:pPr>
                    <w:pStyle w:val="a6"/>
                    <w:numPr>
                      <w:ilvl w:val="0"/>
                      <w:numId w:val="1"/>
                    </w:numPr>
                    <w:bidi/>
                    <w:ind w:left="537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</w:t>
                  </w:r>
                </w:p>
                <w:p w:rsidR="00150A9D" w:rsidRDefault="00150A9D" w:rsidP="00E51F6C">
                  <w:pPr>
                    <w:pStyle w:val="a6"/>
                    <w:numPr>
                      <w:ilvl w:val="0"/>
                      <w:numId w:val="1"/>
                    </w:numPr>
                    <w:bidi/>
                    <w:ind w:left="537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</w:t>
                  </w:r>
                </w:p>
                <w:p w:rsidR="00150A9D" w:rsidRDefault="00150A9D" w:rsidP="00E51F6C">
                  <w:pPr>
                    <w:pStyle w:val="a6"/>
                    <w:numPr>
                      <w:ilvl w:val="0"/>
                      <w:numId w:val="1"/>
                    </w:numPr>
                    <w:bidi/>
                    <w:ind w:left="537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</w:t>
                  </w:r>
                </w:p>
                <w:p w:rsidR="00150A9D" w:rsidRDefault="00150A9D" w:rsidP="00E51F6C">
                  <w:pPr>
                    <w:pStyle w:val="a6"/>
                    <w:numPr>
                      <w:ilvl w:val="0"/>
                      <w:numId w:val="1"/>
                    </w:numPr>
                    <w:bidi/>
                    <w:ind w:left="537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</w:t>
                  </w:r>
                </w:p>
                <w:p w:rsidR="00150A9D" w:rsidRDefault="00150A9D" w:rsidP="00150A9D">
                  <w:pPr>
                    <w:bidi/>
                    <w:ind w:left="395"/>
                    <w:rPr>
                      <w:rtl/>
                    </w:rPr>
                  </w:pPr>
                </w:p>
                <w:p w:rsidR="00150A9D" w:rsidRDefault="00280057" w:rsidP="00150A9D">
                  <w:pPr>
                    <w:bidi/>
                    <w:ind w:left="395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أهم</w:t>
                  </w:r>
                  <w:r w:rsidR="00150A9D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مزايا معالجات النصوص </w:t>
                  </w:r>
                  <w:r w:rsidR="001C3F99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:</w:t>
                  </w:r>
                </w:p>
                <w:p w:rsidR="001C3F99" w:rsidRPr="001C3F99" w:rsidRDefault="001C3F99" w:rsidP="001C3F99">
                  <w:pPr>
                    <w:bidi/>
                    <w:rPr>
                      <w:rtl/>
                    </w:rPr>
                  </w:pPr>
                  <w:r w:rsidRPr="001C3F99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  <w:r w:rsidRPr="001C3F99">
                    <w:rPr>
                      <w:rFonts w:hint="cs"/>
                      <w:rtl/>
                    </w:rPr>
                    <w:t>-.........................</w:t>
                  </w:r>
                  <w:r>
                    <w:rPr>
                      <w:rFonts w:hint="cs"/>
                      <w:rtl/>
                    </w:rPr>
                    <w:t>......................</w:t>
                  </w:r>
                  <w:r w:rsidRPr="001C3F99">
                    <w:rPr>
                      <w:rFonts w:hint="cs"/>
                      <w:rtl/>
                    </w:rPr>
                    <w:t>.........</w:t>
                  </w:r>
                </w:p>
                <w:p w:rsidR="001C3F99" w:rsidRPr="001C3F99" w:rsidRDefault="001C3F99" w:rsidP="001C3F99">
                  <w:pPr>
                    <w:bidi/>
                    <w:rPr>
                      <w:rtl/>
                    </w:rPr>
                  </w:pPr>
                  <w:r w:rsidRPr="001C3F99">
                    <w:rPr>
                      <w:rFonts w:hint="cs"/>
                      <w:rtl/>
                    </w:rPr>
                    <w:t>2-..................................</w:t>
                  </w:r>
                  <w:r>
                    <w:rPr>
                      <w:rFonts w:hint="cs"/>
                      <w:rtl/>
                    </w:rPr>
                    <w:t>......................</w:t>
                  </w:r>
                </w:p>
                <w:p w:rsidR="001C3F99" w:rsidRDefault="001C3F99" w:rsidP="001C3F99">
                  <w:pPr>
                    <w:bidi/>
                    <w:rPr>
                      <w:rtl/>
                    </w:rPr>
                  </w:pPr>
                  <w:r w:rsidRPr="001C3F99">
                    <w:rPr>
                      <w:rFonts w:hint="cs"/>
                      <w:rtl/>
                    </w:rPr>
                    <w:t>3-..................................</w:t>
                  </w:r>
                  <w:r>
                    <w:rPr>
                      <w:rFonts w:hint="cs"/>
                      <w:rtl/>
                    </w:rPr>
                    <w:t>......................</w:t>
                  </w:r>
                </w:p>
                <w:p w:rsidR="00280057" w:rsidRDefault="00280057" w:rsidP="00280057">
                  <w:pPr>
                    <w:bidi/>
                    <w:rPr>
                      <w:rtl/>
                    </w:rPr>
                  </w:pPr>
                </w:p>
                <w:p w:rsidR="001C3F99" w:rsidRDefault="001C3F99" w:rsidP="00E51F6C">
                  <w:pPr>
                    <w:pStyle w:val="a6"/>
                    <w:numPr>
                      <w:ilvl w:val="0"/>
                      <w:numId w:val="2"/>
                    </w:numPr>
                    <w:bidi/>
                    <w:ind w:left="253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يتم </w:t>
                  </w:r>
                  <w:r w:rsidR="00280057">
                    <w:rPr>
                      <w:rFonts w:hint="cs"/>
                      <w:rtl/>
                    </w:rPr>
                    <w:t>إدخال</w:t>
                  </w:r>
                  <w:r>
                    <w:rPr>
                      <w:rFonts w:hint="cs"/>
                      <w:rtl/>
                    </w:rPr>
                    <w:t xml:space="preserve"> النصوص عن طريق </w:t>
                  </w:r>
                  <w:r w:rsidR="00280057">
                    <w:rPr>
                      <w:rFonts w:hint="cs"/>
                      <w:rtl/>
                    </w:rPr>
                    <w:t>أهم</w:t>
                  </w:r>
                  <w:r>
                    <w:rPr>
                      <w:rFonts w:hint="cs"/>
                      <w:rtl/>
                    </w:rPr>
                    <w:t xml:space="preserve"> وحدات </w:t>
                  </w:r>
                  <w:r w:rsidR="00280057">
                    <w:rPr>
                      <w:rFonts w:hint="cs"/>
                      <w:rtl/>
                    </w:rPr>
                    <w:t>الإدخال</w:t>
                  </w:r>
                  <w:r>
                    <w:rPr>
                      <w:rFonts w:hint="cs"/>
                      <w:rtl/>
                    </w:rPr>
                    <w:t xml:space="preserve"> وهي</w:t>
                  </w:r>
                  <w:r w:rsidR="00280057">
                    <w:rPr>
                      <w:rFonts w:hint="cs"/>
                      <w:rtl/>
                    </w:rPr>
                    <w:t xml:space="preserve"> :</w:t>
                  </w:r>
                  <w:r>
                    <w:rPr>
                      <w:rFonts w:hint="cs"/>
                      <w:rtl/>
                    </w:rPr>
                    <w:t xml:space="preserve"> .</w:t>
                  </w:r>
                  <w:r w:rsidR="00280057">
                    <w:rPr>
                      <w:rFonts w:hint="cs"/>
                      <w:rtl/>
                    </w:rPr>
                    <w:t>..</w:t>
                  </w:r>
                  <w:r>
                    <w:rPr>
                      <w:rFonts w:hint="cs"/>
                      <w:rtl/>
                    </w:rPr>
                    <w:t>...................</w:t>
                  </w:r>
                </w:p>
                <w:p w:rsidR="001C3F99" w:rsidRDefault="001C3F99" w:rsidP="00E51F6C">
                  <w:pPr>
                    <w:pStyle w:val="a6"/>
                    <w:numPr>
                      <w:ilvl w:val="0"/>
                      <w:numId w:val="2"/>
                    </w:numPr>
                    <w:bidi/>
                    <w:ind w:left="253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يتم حفظ المستندات على احد وحدات التخزين مثل</w:t>
                  </w:r>
                  <w:r w:rsidR="00280057">
                    <w:rPr>
                      <w:rFonts w:hint="cs"/>
                      <w:rtl/>
                    </w:rPr>
                    <w:t xml:space="preserve"> :</w:t>
                  </w:r>
                  <w:r>
                    <w:rPr>
                      <w:rFonts w:hint="cs"/>
                      <w:rtl/>
                    </w:rPr>
                    <w:t xml:space="preserve"> ..........................</w:t>
                  </w:r>
                  <w:r w:rsidR="00280057">
                    <w:rPr>
                      <w:rFonts w:hint="cs"/>
                      <w:rtl/>
                    </w:rPr>
                    <w:t>.....</w:t>
                  </w:r>
                </w:p>
                <w:p w:rsidR="00280057" w:rsidRDefault="00280057" w:rsidP="00280057">
                  <w:pPr>
                    <w:bidi/>
                    <w:rPr>
                      <w:rtl/>
                    </w:rPr>
                  </w:pPr>
                </w:p>
                <w:p w:rsidR="00280057" w:rsidRDefault="00280057" w:rsidP="00280057">
                  <w:pPr>
                    <w:bidi/>
                    <w:rPr>
                      <w:rtl/>
                    </w:rPr>
                  </w:pPr>
                </w:p>
                <w:p w:rsidR="00280057" w:rsidRDefault="00280057" w:rsidP="00280057">
                  <w:pPr>
                    <w:bidi/>
                    <w:rPr>
                      <w:rtl/>
                    </w:rPr>
                  </w:pPr>
                </w:p>
                <w:p w:rsidR="001C3F99" w:rsidRDefault="001C3F99" w:rsidP="001C3F99">
                  <w:pPr>
                    <w:bidi/>
                    <w:rPr>
                      <w:rtl/>
                    </w:rPr>
                  </w:pPr>
                </w:p>
                <w:p w:rsidR="001C3F99" w:rsidRPr="001C3F99" w:rsidRDefault="001C3F99" w:rsidP="001C3F99">
                  <w:pPr>
                    <w:bidi/>
                    <w:rPr>
                      <w:rtl/>
                    </w:rPr>
                  </w:pPr>
                </w:p>
                <w:p w:rsidR="00027B33" w:rsidRDefault="00027B33" w:rsidP="00027B33">
                  <w:pPr>
                    <w:bidi/>
                    <w:ind w:left="395"/>
                  </w:pPr>
                </w:p>
              </w:txbxContent>
            </v:textbox>
            <w10:wrap anchorx="page" anchory="page"/>
          </v:roundrect>
        </w:pict>
      </w:r>
    </w:p>
    <w:p w:rsidR="006C4517" w:rsidRPr="001B359E" w:rsidRDefault="00FD2FFE" w:rsidP="006C4517">
      <w:pPr>
        <w:jc w:val="right"/>
      </w:pPr>
      <w:r>
        <w:rPr>
          <w:noProof/>
        </w:rPr>
        <w:pict>
          <v:roundrect id="_x0000_s1164" style="position:absolute;left:0;text-align:left;margin-left:47.95pt;margin-top:109pt;width:349.05pt;height:468pt;z-index:251652608;mso-position-horizontal-relative:page;mso-position-vertical-relative:page" arcsize="10923f" strokeweight="2pt">
            <v:textbox>
              <w:txbxContent>
                <w:p w:rsidR="00554707" w:rsidRDefault="00554707" w:rsidP="00280057">
                  <w:pPr>
                    <w:bidi/>
                    <w:ind w:left="395"/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F31F43" w:rsidRDefault="00280057" w:rsidP="00554707">
                  <w:pPr>
                    <w:bidi/>
                    <w:ind w:left="395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28005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معالج النصوص يتيح لنا مزايا عديدة للتعديل :</w:t>
                  </w:r>
                </w:p>
                <w:p w:rsidR="00280057" w:rsidRPr="00554707" w:rsidRDefault="00FA08B2" w:rsidP="00E51F6C">
                  <w:pPr>
                    <w:pStyle w:val="a6"/>
                    <w:numPr>
                      <w:ilvl w:val="0"/>
                      <w:numId w:val="3"/>
                    </w:numPr>
                    <w:bidi/>
                    <w:rPr>
                      <w:sz w:val="28"/>
                      <w:szCs w:val="28"/>
                    </w:rPr>
                  </w:pPr>
                  <w:r w:rsidRPr="00554707">
                    <w:rPr>
                      <w:rFonts w:hint="cs"/>
                      <w:sz w:val="28"/>
                      <w:szCs w:val="28"/>
                      <w:rtl/>
                    </w:rPr>
                    <w:t xml:space="preserve">تحديد النص </w:t>
                  </w:r>
                  <w:r w:rsidR="00554707">
                    <w:rPr>
                      <w:rFonts w:hint="cs"/>
                      <w:sz w:val="28"/>
                      <w:szCs w:val="28"/>
                      <w:rtl/>
                    </w:rPr>
                    <w:t>.</w:t>
                  </w:r>
                </w:p>
                <w:p w:rsidR="00280057" w:rsidRPr="00554707" w:rsidRDefault="00FA08B2" w:rsidP="00E51F6C">
                  <w:pPr>
                    <w:pStyle w:val="a6"/>
                    <w:numPr>
                      <w:ilvl w:val="0"/>
                      <w:numId w:val="3"/>
                    </w:numPr>
                    <w:bidi/>
                    <w:rPr>
                      <w:sz w:val="28"/>
                      <w:szCs w:val="28"/>
                    </w:rPr>
                  </w:pPr>
                  <w:r w:rsidRPr="00554707">
                    <w:rPr>
                      <w:rFonts w:hint="cs"/>
                      <w:sz w:val="28"/>
                      <w:szCs w:val="28"/>
                      <w:rtl/>
                    </w:rPr>
                    <w:t>إدراج صور داخل المستند</w:t>
                  </w:r>
                  <w:r w:rsidR="00554707">
                    <w:rPr>
                      <w:rFonts w:hint="cs"/>
                      <w:sz w:val="28"/>
                      <w:szCs w:val="28"/>
                      <w:rtl/>
                    </w:rPr>
                    <w:t xml:space="preserve"> .</w:t>
                  </w:r>
                  <w:r w:rsidRPr="00554707"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280057" w:rsidRPr="00554707" w:rsidRDefault="00280057" w:rsidP="00E51F6C">
                  <w:pPr>
                    <w:pStyle w:val="a6"/>
                    <w:numPr>
                      <w:ilvl w:val="0"/>
                      <w:numId w:val="3"/>
                    </w:numPr>
                    <w:bidi/>
                    <w:rPr>
                      <w:sz w:val="28"/>
                      <w:szCs w:val="28"/>
                    </w:rPr>
                  </w:pPr>
                  <w:r w:rsidRPr="00554707">
                    <w:rPr>
                      <w:rFonts w:hint="cs"/>
                      <w:sz w:val="28"/>
                      <w:szCs w:val="28"/>
                      <w:rtl/>
                    </w:rPr>
                    <w:t xml:space="preserve">استخدام التدقيق </w:t>
                  </w:r>
                  <w:r w:rsidR="00FA08B2" w:rsidRPr="00554707">
                    <w:rPr>
                      <w:rFonts w:hint="cs"/>
                      <w:sz w:val="28"/>
                      <w:szCs w:val="28"/>
                      <w:rtl/>
                    </w:rPr>
                    <w:t>الإملائي</w:t>
                  </w:r>
                  <w:r w:rsidR="00554707">
                    <w:rPr>
                      <w:rFonts w:hint="cs"/>
                      <w:sz w:val="28"/>
                      <w:szCs w:val="28"/>
                      <w:rtl/>
                    </w:rPr>
                    <w:t xml:space="preserve"> .</w:t>
                  </w:r>
                  <w:r w:rsidR="00FA08B2" w:rsidRPr="00554707"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280057" w:rsidRPr="00554707" w:rsidRDefault="00FA08B2" w:rsidP="00E51F6C">
                  <w:pPr>
                    <w:pStyle w:val="a6"/>
                    <w:numPr>
                      <w:ilvl w:val="0"/>
                      <w:numId w:val="3"/>
                    </w:numPr>
                    <w:bidi/>
                    <w:rPr>
                      <w:sz w:val="28"/>
                      <w:szCs w:val="28"/>
                    </w:rPr>
                  </w:pPr>
                  <w:r w:rsidRPr="00554707">
                    <w:rPr>
                      <w:rFonts w:hint="cs"/>
                      <w:sz w:val="28"/>
                      <w:szCs w:val="28"/>
                      <w:rtl/>
                    </w:rPr>
                    <w:t xml:space="preserve">إعدادات الصفحة </w:t>
                  </w:r>
                  <w:r w:rsidR="00554707">
                    <w:rPr>
                      <w:rFonts w:hint="cs"/>
                      <w:sz w:val="28"/>
                      <w:szCs w:val="28"/>
                      <w:rtl/>
                    </w:rPr>
                    <w:t>.</w:t>
                  </w:r>
                </w:p>
                <w:p w:rsidR="00280057" w:rsidRPr="00554707" w:rsidRDefault="00FA08B2" w:rsidP="00E51F6C">
                  <w:pPr>
                    <w:pStyle w:val="a6"/>
                    <w:numPr>
                      <w:ilvl w:val="0"/>
                      <w:numId w:val="3"/>
                    </w:numPr>
                    <w:bidi/>
                    <w:rPr>
                      <w:sz w:val="28"/>
                      <w:szCs w:val="28"/>
                    </w:rPr>
                  </w:pPr>
                  <w:r w:rsidRPr="00554707">
                    <w:rPr>
                      <w:rFonts w:hint="cs"/>
                      <w:sz w:val="28"/>
                      <w:szCs w:val="28"/>
                      <w:rtl/>
                    </w:rPr>
                    <w:t>رأس وتذييل الصفحة</w:t>
                  </w:r>
                  <w:r w:rsidR="00554707">
                    <w:rPr>
                      <w:rFonts w:hint="cs"/>
                      <w:sz w:val="28"/>
                      <w:szCs w:val="28"/>
                      <w:rtl/>
                    </w:rPr>
                    <w:t xml:space="preserve"> .</w:t>
                  </w:r>
                  <w:r w:rsidRPr="00554707"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280057" w:rsidRPr="00554707" w:rsidRDefault="00FA08B2" w:rsidP="00E51F6C">
                  <w:pPr>
                    <w:pStyle w:val="a6"/>
                    <w:numPr>
                      <w:ilvl w:val="0"/>
                      <w:numId w:val="3"/>
                    </w:numPr>
                    <w:bidi/>
                    <w:rPr>
                      <w:sz w:val="28"/>
                      <w:szCs w:val="28"/>
                    </w:rPr>
                  </w:pPr>
                  <w:r w:rsidRPr="00554707">
                    <w:rPr>
                      <w:rFonts w:hint="cs"/>
                      <w:sz w:val="28"/>
                      <w:szCs w:val="28"/>
                      <w:rtl/>
                    </w:rPr>
                    <w:t xml:space="preserve">ترقيم الصفحات </w:t>
                  </w:r>
                  <w:r w:rsidR="00554707">
                    <w:rPr>
                      <w:rFonts w:hint="cs"/>
                      <w:sz w:val="28"/>
                      <w:szCs w:val="28"/>
                      <w:rtl/>
                    </w:rPr>
                    <w:t>.</w:t>
                  </w:r>
                </w:p>
                <w:p w:rsidR="00280057" w:rsidRPr="00554707" w:rsidRDefault="00FA08B2" w:rsidP="00E51F6C">
                  <w:pPr>
                    <w:pStyle w:val="a6"/>
                    <w:numPr>
                      <w:ilvl w:val="0"/>
                      <w:numId w:val="3"/>
                    </w:numPr>
                    <w:bidi/>
                    <w:rPr>
                      <w:sz w:val="28"/>
                      <w:szCs w:val="28"/>
                    </w:rPr>
                  </w:pPr>
                  <w:r w:rsidRPr="00554707">
                    <w:rPr>
                      <w:rFonts w:hint="cs"/>
                      <w:sz w:val="28"/>
                      <w:szCs w:val="28"/>
                      <w:rtl/>
                    </w:rPr>
                    <w:t xml:space="preserve">ضبط الهوامش </w:t>
                  </w:r>
                  <w:r w:rsidR="00554707">
                    <w:rPr>
                      <w:rFonts w:hint="cs"/>
                      <w:sz w:val="28"/>
                      <w:szCs w:val="28"/>
                      <w:rtl/>
                    </w:rPr>
                    <w:t>.</w:t>
                  </w:r>
                </w:p>
                <w:p w:rsidR="00280057" w:rsidRPr="00554707" w:rsidRDefault="00FA08B2" w:rsidP="00E51F6C">
                  <w:pPr>
                    <w:pStyle w:val="a6"/>
                    <w:numPr>
                      <w:ilvl w:val="0"/>
                      <w:numId w:val="3"/>
                    </w:numPr>
                    <w:bidi/>
                    <w:rPr>
                      <w:sz w:val="28"/>
                      <w:szCs w:val="28"/>
                    </w:rPr>
                  </w:pPr>
                  <w:r w:rsidRPr="00554707">
                    <w:rPr>
                      <w:rFonts w:hint="cs"/>
                      <w:sz w:val="28"/>
                      <w:szCs w:val="28"/>
                      <w:rtl/>
                    </w:rPr>
                    <w:t xml:space="preserve">البحث والاستبدال </w:t>
                  </w:r>
                  <w:r w:rsidR="00554707">
                    <w:rPr>
                      <w:rFonts w:hint="cs"/>
                      <w:sz w:val="28"/>
                      <w:szCs w:val="28"/>
                      <w:rtl/>
                    </w:rPr>
                    <w:t>.</w:t>
                  </w:r>
                </w:p>
                <w:p w:rsidR="00FA08B2" w:rsidRDefault="00FA08B2" w:rsidP="00FA08B2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FA08B2" w:rsidRDefault="00554707" w:rsidP="00FA08B2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أكمل</w:t>
                  </w:r>
                  <w:r w:rsidR="00FA08B2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الفراغات التالية :</w:t>
                  </w:r>
                </w:p>
                <w:p w:rsidR="00554707" w:rsidRDefault="00554707" w:rsidP="00554707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FA08B2" w:rsidRPr="00554707" w:rsidRDefault="00FA08B2" w:rsidP="00E51F6C">
                  <w:pPr>
                    <w:pStyle w:val="a6"/>
                    <w:numPr>
                      <w:ilvl w:val="0"/>
                      <w:numId w:val="4"/>
                    </w:numPr>
                    <w:bidi/>
                    <w:ind w:left="350"/>
                    <w:rPr>
                      <w:sz w:val="26"/>
                      <w:szCs w:val="26"/>
                      <w:rtl/>
                    </w:rPr>
                  </w:pPr>
                  <w:r w:rsidRPr="00554707">
                    <w:rPr>
                      <w:rFonts w:hint="cs"/>
                      <w:sz w:val="26"/>
                      <w:szCs w:val="26"/>
                      <w:rtl/>
                    </w:rPr>
                    <w:t xml:space="preserve">عملية البحث عن كلمة </w:t>
                  </w:r>
                  <w:r w:rsidR="00554707" w:rsidRPr="00554707">
                    <w:rPr>
                      <w:rFonts w:hint="cs"/>
                      <w:sz w:val="26"/>
                      <w:szCs w:val="26"/>
                      <w:rtl/>
                    </w:rPr>
                    <w:t>أو</w:t>
                  </w:r>
                  <w:r w:rsidRPr="00554707">
                    <w:rPr>
                      <w:rFonts w:hint="cs"/>
                      <w:sz w:val="26"/>
                      <w:szCs w:val="26"/>
                      <w:rtl/>
                    </w:rPr>
                    <w:t xml:space="preserve"> عبارة داخل الوثيقة وتغييرها بطريقة تلقائية تعرف بـ.............................</w:t>
                  </w:r>
                </w:p>
                <w:p w:rsidR="00FA08B2" w:rsidRPr="00554707" w:rsidRDefault="00FA08B2" w:rsidP="00E51F6C">
                  <w:pPr>
                    <w:pStyle w:val="a6"/>
                    <w:numPr>
                      <w:ilvl w:val="0"/>
                      <w:numId w:val="4"/>
                    </w:numPr>
                    <w:bidi/>
                    <w:ind w:left="350"/>
                    <w:rPr>
                      <w:sz w:val="26"/>
                      <w:szCs w:val="26"/>
                      <w:rtl/>
                    </w:rPr>
                  </w:pPr>
                  <w:r w:rsidRPr="00554707">
                    <w:rPr>
                      <w:rFonts w:hint="cs"/>
                      <w:sz w:val="26"/>
                      <w:szCs w:val="26"/>
                      <w:rtl/>
                    </w:rPr>
                    <w:t xml:space="preserve">عملية تصحيح وتدقيق الكلمات </w:t>
                  </w:r>
                  <w:r w:rsidR="00554707" w:rsidRPr="00554707">
                    <w:rPr>
                      <w:rFonts w:hint="cs"/>
                      <w:sz w:val="26"/>
                      <w:szCs w:val="26"/>
                      <w:rtl/>
                    </w:rPr>
                    <w:t>إملائيا</w:t>
                  </w:r>
                  <w:r w:rsidRPr="00554707">
                    <w:rPr>
                      <w:rFonts w:hint="cs"/>
                      <w:sz w:val="26"/>
                      <w:szCs w:val="26"/>
                      <w:rtl/>
                    </w:rPr>
                    <w:t xml:space="preserve"> تعرف بـ.....................</w:t>
                  </w:r>
                </w:p>
                <w:p w:rsidR="00FA08B2" w:rsidRPr="00554707" w:rsidRDefault="00FA08B2" w:rsidP="00E51F6C">
                  <w:pPr>
                    <w:pStyle w:val="a6"/>
                    <w:numPr>
                      <w:ilvl w:val="0"/>
                      <w:numId w:val="4"/>
                    </w:numPr>
                    <w:bidi/>
                    <w:ind w:left="350"/>
                    <w:rPr>
                      <w:sz w:val="26"/>
                      <w:szCs w:val="26"/>
                      <w:rtl/>
                    </w:rPr>
                  </w:pPr>
                  <w:r w:rsidRPr="00554707">
                    <w:rPr>
                      <w:rFonts w:hint="cs"/>
                      <w:sz w:val="26"/>
                      <w:szCs w:val="26"/>
                      <w:rtl/>
                    </w:rPr>
                    <w:t xml:space="preserve">يمكن للمستخدم تغيير هوامش الصفحة </w:t>
                  </w:r>
                  <w:r w:rsidR="00554707" w:rsidRPr="00554707">
                    <w:rPr>
                      <w:rFonts w:hint="cs"/>
                      <w:sz w:val="26"/>
                      <w:szCs w:val="26"/>
                      <w:rtl/>
                    </w:rPr>
                    <w:t>لإتاحة</w:t>
                  </w:r>
                  <w:r w:rsidRPr="00554707">
                    <w:rPr>
                      <w:rFonts w:hint="cs"/>
                      <w:sz w:val="26"/>
                      <w:szCs w:val="26"/>
                      <w:rtl/>
                    </w:rPr>
                    <w:t xml:space="preserve"> مساحات على حواف الورقة تتم من </w:t>
                  </w:r>
                  <w:r w:rsidR="00554707" w:rsidRPr="00554707">
                    <w:rPr>
                      <w:rFonts w:hint="cs"/>
                      <w:sz w:val="26"/>
                      <w:szCs w:val="26"/>
                      <w:rtl/>
                    </w:rPr>
                    <w:t>خلال.</w:t>
                  </w:r>
                  <w:r w:rsidRPr="00554707">
                    <w:rPr>
                      <w:rFonts w:hint="cs"/>
                      <w:sz w:val="26"/>
                      <w:szCs w:val="26"/>
                      <w:rtl/>
                    </w:rPr>
                    <w:t>.............................</w:t>
                  </w:r>
                </w:p>
                <w:p w:rsidR="00FA08B2" w:rsidRPr="00554707" w:rsidRDefault="00554707" w:rsidP="00E51F6C">
                  <w:pPr>
                    <w:pStyle w:val="a6"/>
                    <w:numPr>
                      <w:ilvl w:val="0"/>
                      <w:numId w:val="4"/>
                    </w:numPr>
                    <w:bidi/>
                    <w:ind w:left="350"/>
                    <w:rPr>
                      <w:sz w:val="26"/>
                      <w:szCs w:val="26"/>
                      <w:rtl/>
                    </w:rPr>
                  </w:pPr>
                  <w:r w:rsidRPr="00554707">
                    <w:rPr>
                      <w:rFonts w:hint="cs"/>
                      <w:sz w:val="26"/>
                      <w:szCs w:val="26"/>
                      <w:rtl/>
                    </w:rPr>
                    <w:t>إدراج</w:t>
                  </w:r>
                  <w:r w:rsidR="00FA08B2" w:rsidRPr="00554707">
                    <w:rPr>
                      <w:rFonts w:hint="cs"/>
                      <w:sz w:val="26"/>
                      <w:szCs w:val="26"/>
                      <w:rtl/>
                    </w:rPr>
                    <w:t xml:space="preserve"> </w:t>
                  </w:r>
                  <w:r w:rsidRPr="00554707">
                    <w:rPr>
                      <w:rFonts w:hint="cs"/>
                      <w:sz w:val="26"/>
                      <w:szCs w:val="26"/>
                      <w:rtl/>
                    </w:rPr>
                    <w:t>أرقام</w:t>
                  </w:r>
                  <w:r w:rsidR="00FA08B2" w:rsidRPr="00554707">
                    <w:rPr>
                      <w:rFonts w:hint="cs"/>
                      <w:sz w:val="26"/>
                      <w:szCs w:val="26"/>
                      <w:rtl/>
                    </w:rPr>
                    <w:t xml:space="preserve"> لصفحات المستند وتغيير </w:t>
                  </w:r>
                  <w:r w:rsidRPr="00554707">
                    <w:rPr>
                      <w:rFonts w:hint="cs"/>
                      <w:sz w:val="26"/>
                      <w:szCs w:val="26"/>
                      <w:rtl/>
                    </w:rPr>
                    <w:t>أنماطها</w:t>
                  </w:r>
                  <w:r w:rsidR="00FA08B2" w:rsidRPr="00554707">
                    <w:rPr>
                      <w:rFonts w:hint="cs"/>
                      <w:sz w:val="26"/>
                      <w:szCs w:val="26"/>
                      <w:rtl/>
                    </w:rPr>
                    <w:t xml:space="preserve"> تعرف بـ.......................</w:t>
                  </w:r>
                </w:p>
                <w:p w:rsidR="00FA08B2" w:rsidRPr="00554707" w:rsidRDefault="00FA08B2" w:rsidP="00E51F6C">
                  <w:pPr>
                    <w:pStyle w:val="a6"/>
                    <w:numPr>
                      <w:ilvl w:val="0"/>
                      <w:numId w:val="4"/>
                    </w:numPr>
                    <w:bidi/>
                    <w:ind w:left="350"/>
                    <w:rPr>
                      <w:sz w:val="26"/>
                      <w:szCs w:val="26"/>
                      <w:rtl/>
                    </w:rPr>
                  </w:pPr>
                  <w:r w:rsidRPr="00554707">
                    <w:rPr>
                      <w:rFonts w:hint="cs"/>
                      <w:sz w:val="26"/>
                      <w:szCs w:val="26"/>
                      <w:rtl/>
                    </w:rPr>
                    <w:t xml:space="preserve">عند </w:t>
                  </w:r>
                  <w:r w:rsidR="00554707" w:rsidRPr="00554707">
                    <w:rPr>
                      <w:rFonts w:hint="cs"/>
                      <w:sz w:val="26"/>
                      <w:szCs w:val="26"/>
                      <w:rtl/>
                    </w:rPr>
                    <w:t>إرادة</w:t>
                  </w:r>
                  <w:r w:rsidRPr="00554707">
                    <w:rPr>
                      <w:rFonts w:hint="cs"/>
                      <w:sz w:val="26"/>
                      <w:szCs w:val="26"/>
                      <w:rtl/>
                    </w:rPr>
                    <w:t xml:space="preserve"> طباعة عنوان </w:t>
                  </w:r>
                  <w:r w:rsidR="00554707" w:rsidRPr="00554707">
                    <w:rPr>
                      <w:rFonts w:hint="cs"/>
                      <w:sz w:val="26"/>
                      <w:szCs w:val="26"/>
                      <w:rtl/>
                    </w:rPr>
                    <w:t xml:space="preserve">وطباعته في جميع الصفحات نستخدم </w:t>
                  </w:r>
                  <w:r w:rsidR="00554707">
                    <w:rPr>
                      <w:rFonts w:hint="cs"/>
                      <w:sz w:val="26"/>
                      <w:szCs w:val="26"/>
                      <w:rtl/>
                    </w:rPr>
                    <w:t xml:space="preserve">خاصية </w:t>
                  </w:r>
                  <w:r w:rsidR="00554707" w:rsidRPr="00554707">
                    <w:rPr>
                      <w:rFonts w:hint="cs"/>
                      <w:sz w:val="26"/>
                      <w:szCs w:val="26"/>
                      <w:rtl/>
                    </w:rPr>
                    <w:t>......................</w:t>
                  </w:r>
                </w:p>
                <w:p w:rsidR="00554707" w:rsidRPr="00554707" w:rsidRDefault="00554707" w:rsidP="00E51F6C">
                  <w:pPr>
                    <w:pStyle w:val="a6"/>
                    <w:numPr>
                      <w:ilvl w:val="0"/>
                      <w:numId w:val="4"/>
                    </w:numPr>
                    <w:bidi/>
                    <w:ind w:left="350"/>
                    <w:rPr>
                      <w:sz w:val="26"/>
                      <w:szCs w:val="26"/>
                    </w:rPr>
                  </w:pPr>
                  <w:r w:rsidRPr="00554707">
                    <w:rPr>
                      <w:rFonts w:hint="cs"/>
                      <w:sz w:val="26"/>
                      <w:szCs w:val="26"/>
                      <w:rtl/>
                    </w:rPr>
                    <w:t xml:space="preserve">لا يتم عمل أي تأثير أو تنسيق على المستند دون عمل ....................... </w:t>
                  </w:r>
                </w:p>
                <w:p w:rsidR="00FA08B2" w:rsidRPr="00280057" w:rsidRDefault="00FA08B2" w:rsidP="00FA08B2">
                  <w:pPr>
                    <w:pStyle w:val="a6"/>
                    <w:bidi/>
                    <w:ind w:left="755"/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</w:txbxContent>
            </v:textbox>
            <w10:wrap anchorx="page" anchory="page"/>
          </v:roundrect>
        </w:pict>
      </w:r>
      <w:r>
        <w:rPr>
          <w:noProof/>
        </w:rPr>
        <w:pict>
          <v:oval id="_x0000_s1165" style="position:absolute;left:0;text-align:left;margin-left:385.95pt;margin-top:546pt;width:32pt;height:40pt;z-index:251653632;mso-position-horizontal-relative:page;mso-position-vertical-relative:page" strokecolor="#666" strokeweight="1pt">
            <v:fill color2="#999" focusposition="1" focussize="" focus="100%" type="gradient"/>
            <v:shadow on="t" type="perspective" color="#7f7f7f" opacity=".5" offset="1pt" offset2="-3pt"/>
            <v:textbox>
              <w:txbxContent>
                <w:p w:rsidR="00FD7401" w:rsidRDefault="001C3F99" w:rsidP="00FD7401">
                  <w:pPr>
                    <w:jc w:val="center"/>
                  </w:pPr>
                  <w:r>
                    <w:t>9</w:t>
                  </w:r>
                </w:p>
              </w:txbxContent>
            </v:textbox>
            <w10:wrap anchorx="page" anchory="page"/>
          </v:oval>
        </w:pict>
      </w:r>
    </w:p>
    <w:sectPr w:rsidR="006C4517" w:rsidRPr="001B359E" w:rsidSect="00384D9D">
      <w:headerReference w:type="default" r:id="rId8"/>
      <w:footerReference w:type="default" r:id="rId9"/>
      <w:pgSz w:w="15840" w:h="12240" w:orient="landscape"/>
      <w:pgMar w:top="720" w:right="734" w:bottom="720" w:left="720" w:header="374" w:footer="662" w:gutter="0"/>
      <w:pgNumType w:start="1"/>
      <w:cols w:space="360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4613" w:rsidRDefault="00474613" w:rsidP="00DB3A47">
      <w:pPr>
        <w:pStyle w:val="BodyTextBold"/>
      </w:pPr>
      <w:r>
        <w:separator/>
      </w:r>
    </w:p>
  </w:endnote>
  <w:endnote w:type="continuationSeparator" w:id="1">
    <w:p w:rsidR="00474613" w:rsidRDefault="00474613" w:rsidP="00DB3A47">
      <w:pPr>
        <w:pStyle w:val="BodyTextBold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1CA" w:rsidRDefault="009911CA">
    <w:pPr>
      <w:tabs>
        <w:tab w:val="center" w:pos="4320"/>
        <w:tab w:val="right" w:pos="8640"/>
      </w:tabs>
      <w:rPr>
        <w:sz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4613" w:rsidRDefault="00474613" w:rsidP="00DB3A47">
      <w:pPr>
        <w:pStyle w:val="BodyTextBold"/>
      </w:pPr>
      <w:r>
        <w:separator/>
      </w:r>
    </w:p>
  </w:footnote>
  <w:footnote w:type="continuationSeparator" w:id="1">
    <w:p w:rsidR="00474613" w:rsidRDefault="00474613" w:rsidP="00DB3A47">
      <w:pPr>
        <w:pStyle w:val="BodyTextBold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1CA" w:rsidRDefault="009911CA">
    <w:pPr>
      <w:tabs>
        <w:tab w:val="center" w:pos="4320"/>
        <w:tab w:val="right" w:pos="8640"/>
      </w:tabs>
      <w:rPr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F00B5"/>
    <w:multiLevelType w:val="hybridMultilevel"/>
    <w:tmpl w:val="C2BA0794"/>
    <w:lvl w:ilvl="0" w:tplc="04090001">
      <w:start w:val="1"/>
      <w:numFmt w:val="bullet"/>
      <w:lvlText w:val=""/>
      <w:lvlJc w:val="left"/>
      <w:pPr>
        <w:ind w:left="11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5" w:hanging="360"/>
      </w:pPr>
      <w:rPr>
        <w:rFonts w:ascii="Wingdings" w:hAnsi="Wingdings" w:hint="default"/>
      </w:rPr>
    </w:lvl>
  </w:abstractNum>
  <w:abstractNum w:abstractNumId="1">
    <w:nsid w:val="1E670210"/>
    <w:multiLevelType w:val="hybridMultilevel"/>
    <w:tmpl w:val="BF92DF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6762C6"/>
    <w:multiLevelType w:val="hybridMultilevel"/>
    <w:tmpl w:val="39306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E604DC"/>
    <w:multiLevelType w:val="hybridMultilevel"/>
    <w:tmpl w:val="5C7216FE"/>
    <w:lvl w:ilvl="0" w:tplc="3350CBCE">
      <w:start w:val="1"/>
      <w:numFmt w:val="decimal"/>
      <w:lvlText w:val="%1-"/>
      <w:lvlJc w:val="left"/>
      <w:pPr>
        <w:ind w:left="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5" w:hanging="360"/>
      </w:pPr>
    </w:lvl>
    <w:lvl w:ilvl="2" w:tplc="0409001B" w:tentative="1">
      <w:start w:val="1"/>
      <w:numFmt w:val="lowerRoman"/>
      <w:lvlText w:val="%3."/>
      <w:lvlJc w:val="right"/>
      <w:pPr>
        <w:ind w:left="2195" w:hanging="180"/>
      </w:pPr>
    </w:lvl>
    <w:lvl w:ilvl="3" w:tplc="0409000F" w:tentative="1">
      <w:start w:val="1"/>
      <w:numFmt w:val="decimal"/>
      <w:lvlText w:val="%4."/>
      <w:lvlJc w:val="left"/>
      <w:pPr>
        <w:ind w:left="2915" w:hanging="360"/>
      </w:pPr>
    </w:lvl>
    <w:lvl w:ilvl="4" w:tplc="04090019" w:tentative="1">
      <w:start w:val="1"/>
      <w:numFmt w:val="lowerLetter"/>
      <w:lvlText w:val="%5."/>
      <w:lvlJc w:val="left"/>
      <w:pPr>
        <w:ind w:left="3635" w:hanging="360"/>
      </w:pPr>
    </w:lvl>
    <w:lvl w:ilvl="5" w:tplc="0409001B" w:tentative="1">
      <w:start w:val="1"/>
      <w:numFmt w:val="lowerRoman"/>
      <w:lvlText w:val="%6."/>
      <w:lvlJc w:val="right"/>
      <w:pPr>
        <w:ind w:left="4355" w:hanging="180"/>
      </w:pPr>
    </w:lvl>
    <w:lvl w:ilvl="6" w:tplc="0409000F" w:tentative="1">
      <w:start w:val="1"/>
      <w:numFmt w:val="decimal"/>
      <w:lvlText w:val="%7."/>
      <w:lvlJc w:val="left"/>
      <w:pPr>
        <w:ind w:left="5075" w:hanging="360"/>
      </w:pPr>
    </w:lvl>
    <w:lvl w:ilvl="7" w:tplc="04090019" w:tentative="1">
      <w:start w:val="1"/>
      <w:numFmt w:val="lowerLetter"/>
      <w:lvlText w:val="%8."/>
      <w:lvlJc w:val="left"/>
      <w:pPr>
        <w:ind w:left="5795" w:hanging="360"/>
      </w:pPr>
    </w:lvl>
    <w:lvl w:ilvl="8" w:tplc="0409001B" w:tentative="1">
      <w:start w:val="1"/>
      <w:numFmt w:val="lowerRoman"/>
      <w:lvlText w:val="%9."/>
      <w:lvlJc w:val="right"/>
      <w:pPr>
        <w:ind w:left="6515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attachedTemplate r:id="rId1"/>
  <w:stylePaneFormatFilter w:val="3F01"/>
  <w:defaultTabStop w:val="720"/>
  <w:drawingGridHorizontalSpacing w:val="720"/>
  <w:drawingGridVerticalSpacing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5178"/>
    <w:rsid w:val="00002CE4"/>
    <w:rsid w:val="00004FCB"/>
    <w:rsid w:val="0000772F"/>
    <w:rsid w:val="000207BA"/>
    <w:rsid w:val="00024DA4"/>
    <w:rsid w:val="00027B33"/>
    <w:rsid w:val="00030AF0"/>
    <w:rsid w:val="00060150"/>
    <w:rsid w:val="00076D5E"/>
    <w:rsid w:val="000A3D52"/>
    <w:rsid w:val="000A6329"/>
    <w:rsid w:val="000B6A18"/>
    <w:rsid w:val="000C1487"/>
    <w:rsid w:val="000C22FC"/>
    <w:rsid w:val="000D46BC"/>
    <w:rsid w:val="000E620C"/>
    <w:rsid w:val="000F105D"/>
    <w:rsid w:val="0011169C"/>
    <w:rsid w:val="0013011E"/>
    <w:rsid w:val="001423B9"/>
    <w:rsid w:val="00150A9D"/>
    <w:rsid w:val="0015606E"/>
    <w:rsid w:val="001667AD"/>
    <w:rsid w:val="00186249"/>
    <w:rsid w:val="001B359E"/>
    <w:rsid w:val="001C2D4F"/>
    <w:rsid w:val="001C3F99"/>
    <w:rsid w:val="00204F0D"/>
    <w:rsid w:val="00207413"/>
    <w:rsid w:val="00223B8A"/>
    <w:rsid w:val="00232DBF"/>
    <w:rsid w:val="00233B60"/>
    <w:rsid w:val="00236D89"/>
    <w:rsid w:val="00242548"/>
    <w:rsid w:val="002727B3"/>
    <w:rsid w:val="00280057"/>
    <w:rsid w:val="002918FC"/>
    <w:rsid w:val="0029388E"/>
    <w:rsid w:val="002A1A15"/>
    <w:rsid w:val="002B2154"/>
    <w:rsid w:val="00316DAD"/>
    <w:rsid w:val="003567A7"/>
    <w:rsid w:val="00384D9D"/>
    <w:rsid w:val="003942D4"/>
    <w:rsid w:val="003B0769"/>
    <w:rsid w:val="003C3A1D"/>
    <w:rsid w:val="003E218B"/>
    <w:rsid w:val="00411566"/>
    <w:rsid w:val="004127C1"/>
    <w:rsid w:val="00422059"/>
    <w:rsid w:val="00433089"/>
    <w:rsid w:val="0043387D"/>
    <w:rsid w:val="00435330"/>
    <w:rsid w:val="00442C39"/>
    <w:rsid w:val="0044775A"/>
    <w:rsid w:val="004545A5"/>
    <w:rsid w:val="004566A2"/>
    <w:rsid w:val="00463406"/>
    <w:rsid w:val="00464FCF"/>
    <w:rsid w:val="00471E45"/>
    <w:rsid w:val="00474613"/>
    <w:rsid w:val="004965C6"/>
    <w:rsid w:val="004A10BE"/>
    <w:rsid w:val="004C469C"/>
    <w:rsid w:val="004D4DAC"/>
    <w:rsid w:val="004E52CC"/>
    <w:rsid w:val="00506637"/>
    <w:rsid w:val="00532AAD"/>
    <w:rsid w:val="00546B8E"/>
    <w:rsid w:val="00554707"/>
    <w:rsid w:val="0057551F"/>
    <w:rsid w:val="00594BA3"/>
    <w:rsid w:val="005B00E9"/>
    <w:rsid w:val="005B5DC7"/>
    <w:rsid w:val="005E091D"/>
    <w:rsid w:val="006056C0"/>
    <w:rsid w:val="006302D6"/>
    <w:rsid w:val="0064266C"/>
    <w:rsid w:val="006712DD"/>
    <w:rsid w:val="006A274D"/>
    <w:rsid w:val="006B4A80"/>
    <w:rsid w:val="006C4517"/>
    <w:rsid w:val="006C5130"/>
    <w:rsid w:val="0072195A"/>
    <w:rsid w:val="00731643"/>
    <w:rsid w:val="007344CE"/>
    <w:rsid w:val="00737E4C"/>
    <w:rsid w:val="007435A3"/>
    <w:rsid w:val="00785CF5"/>
    <w:rsid w:val="007A2C00"/>
    <w:rsid w:val="007E4DBF"/>
    <w:rsid w:val="00800EE4"/>
    <w:rsid w:val="00884DC8"/>
    <w:rsid w:val="008A6E8A"/>
    <w:rsid w:val="008B719F"/>
    <w:rsid w:val="008D6E59"/>
    <w:rsid w:val="008D75A5"/>
    <w:rsid w:val="008E7FFD"/>
    <w:rsid w:val="009150E5"/>
    <w:rsid w:val="00920C27"/>
    <w:rsid w:val="00930078"/>
    <w:rsid w:val="00930DF1"/>
    <w:rsid w:val="009351BE"/>
    <w:rsid w:val="0093528D"/>
    <w:rsid w:val="009831BC"/>
    <w:rsid w:val="009911CA"/>
    <w:rsid w:val="009D53DA"/>
    <w:rsid w:val="009F548F"/>
    <w:rsid w:val="00A2412D"/>
    <w:rsid w:val="00A4042D"/>
    <w:rsid w:val="00A824DE"/>
    <w:rsid w:val="00A950D8"/>
    <w:rsid w:val="00AA7A6E"/>
    <w:rsid w:val="00AC7FA6"/>
    <w:rsid w:val="00AF5F6B"/>
    <w:rsid w:val="00B04D4E"/>
    <w:rsid w:val="00B05178"/>
    <w:rsid w:val="00B35CFE"/>
    <w:rsid w:val="00B41B63"/>
    <w:rsid w:val="00B67159"/>
    <w:rsid w:val="00BB4051"/>
    <w:rsid w:val="00BC430F"/>
    <w:rsid w:val="00BC640D"/>
    <w:rsid w:val="00BC7512"/>
    <w:rsid w:val="00BE351A"/>
    <w:rsid w:val="00BE6436"/>
    <w:rsid w:val="00BF4B5C"/>
    <w:rsid w:val="00C100C1"/>
    <w:rsid w:val="00C15B2E"/>
    <w:rsid w:val="00C403FD"/>
    <w:rsid w:val="00C46BA3"/>
    <w:rsid w:val="00C870B4"/>
    <w:rsid w:val="00C90677"/>
    <w:rsid w:val="00CA6E9B"/>
    <w:rsid w:val="00CB1A76"/>
    <w:rsid w:val="00CE2B6C"/>
    <w:rsid w:val="00CF5FCD"/>
    <w:rsid w:val="00D07A66"/>
    <w:rsid w:val="00D41EC4"/>
    <w:rsid w:val="00D705F9"/>
    <w:rsid w:val="00D85022"/>
    <w:rsid w:val="00DB3A47"/>
    <w:rsid w:val="00DB5320"/>
    <w:rsid w:val="00DD5771"/>
    <w:rsid w:val="00DF7C5A"/>
    <w:rsid w:val="00E05961"/>
    <w:rsid w:val="00E1700E"/>
    <w:rsid w:val="00E225C5"/>
    <w:rsid w:val="00E30580"/>
    <w:rsid w:val="00E31BC6"/>
    <w:rsid w:val="00E407D6"/>
    <w:rsid w:val="00E41092"/>
    <w:rsid w:val="00E458E7"/>
    <w:rsid w:val="00E51F6C"/>
    <w:rsid w:val="00E61BFA"/>
    <w:rsid w:val="00E92A72"/>
    <w:rsid w:val="00EA79D3"/>
    <w:rsid w:val="00EC098E"/>
    <w:rsid w:val="00EC3DBA"/>
    <w:rsid w:val="00EF30E9"/>
    <w:rsid w:val="00EF5702"/>
    <w:rsid w:val="00F11F1B"/>
    <w:rsid w:val="00F31F43"/>
    <w:rsid w:val="00F44790"/>
    <w:rsid w:val="00F61DCB"/>
    <w:rsid w:val="00F702E6"/>
    <w:rsid w:val="00FA08B2"/>
    <w:rsid w:val="00FB1B6C"/>
    <w:rsid w:val="00FC3CB3"/>
    <w:rsid w:val="00FC6180"/>
    <w:rsid w:val="00FD2FFE"/>
    <w:rsid w:val="00FD3560"/>
    <w:rsid w:val="00FD7401"/>
    <w:rsid w:val="00FF4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 style="mso-position-horizontal-relative:page;mso-position-vertical-relative:page" fillcolor="white" stroke="f">
      <v:fill color="white"/>
      <v:stroke on="f"/>
      <o:colormru v:ext="edit" colors="#007a5b"/>
      <o:colormenu v:ext="edit" strokecolor="#007a5b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30E9"/>
    <w:rPr>
      <w:sz w:val="24"/>
      <w:szCs w:val="24"/>
    </w:rPr>
  </w:style>
  <w:style w:type="paragraph" w:styleId="1">
    <w:name w:val="heading 1"/>
    <w:basedOn w:val="a"/>
    <w:next w:val="a"/>
    <w:qFormat/>
    <w:rsid w:val="00384D9D"/>
    <w:pPr>
      <w:spacing w:line="1200" w:lineRule="exact"/>
      <w:outlineLvl w:val="0"/>
    </w:pPr>
    <w:rPr>
      <w:rFonts w:ascii="Garamond" w:hAnsi="Garamond"/>
      <w:i/>
      <w:color w:val="007A5B"/>
      <w:sz w:val="32"/>
      <w:szCs w:val="36"/>
    </w:rPr>
  </w:style>
  <w:style w:type="paragraph" w:styleId="2">
    <w:name w:val="heading 2"/>
    <w:basedOn w:val="a"/>
    <w:next w:val="a"/>
    <w:qFormat/>
    <w:rsid w:val="005B5DC7"/>
    <w:pPr>
      <w:spacing w:after="600"/>
      <w:outlineLvl w:val="1"/>
    </w:pPr>
    <w:rPr>
      <w:rFonts w:ascii="Garamond" w:hAnsi="Garamond"/>
      <w:b/>
      <w:color w:val="007A5B"/>
      <w:sz w:val="36"/>
    </w:rPr>
  </w:style>
  <w:style w:type="paragraph" w:styleId="3">
    <w:name w:val="heading 3"/>
    <w:basedOn w:val="a"/>
    <w:next w:val="a"/>
    <w:qFormat/>
    <w:rsid w:val="005B5DC7"/>
    <w:pPr>
      <w:outlineLvl w:val="2"/>
    </w:pPr>
    <w:rPr>
      <w:rFonts w:ascii="Garamond" w:hAnsi="Garamond"/>
      <w:b/>
      <w:color w:val="007A5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talic">
    <w:name w:val="Italic"/>
    <w:basedOn w:val="a"/>
    <w:rsid w:val="00BE6436"/>
    <w:pPr>
      <w:spacing w:before="400"/>
    </w:pPr>
    <w:rPr>
      <w:rFonts w:ascii="Garamond" w:hAnsi="Garamond"/>
      <w:i/>
      <w:color w:val="007A5B"/>
      <w:sz w:val="20"/>
    </w:rPr>
  </w:style>
  <w:style w:type="paragraph" w:styleId="a3">
    <w:name w:val="Body Text"/>
    <w:basedOn w:val="a"/>
    <w:rsid w:val="00930078"/>
    <w:rPr>
      <w:rFonts w:ascii="Garamond" w:hAnsi="Garamond"/>
      <w:color w:val="007A5B"/>
      <w:sz w:val="20"/>
    </w:rPr>
  </w:style>
  <w:style w:type="paragraph" w:customStyle="1" w:styleId="InsideText">
    <w:name w:val="Inside Text"/>
    <w:basedOn w:val="a"/>
    <w:rsid w:val="006C5130"/>
    <w:rPr>
      <w:rFonts w:ascii="Garamond" w:hAnsi="Garamond"/>
      <w:color w:val="007A5B"/>
    </w:rPr>
  </w:style>
  <w:style w:type="paragraph" w:customStyle="1" w:styleId="BodyTextBold">
    <w:name w:val="Body Text Bold"/>
    <w:basedOn w:val="a"/>
    <w:rsid w:val="00930078"/>
    <w:rPr>
      <w:rFonts w:ascii="Garamond" w:hAnsi="Garamond"/>
      <w:b/>
      <w:color w:val="007A5B"/>
      <w:sz w:val="20"/>
    </w:rPr>
  </w:style>
  <w:style w:type="paragraph" w:styleId="a4">
    <w:name w:val="Balloon Text"/>
    <w:basedOn w:val="a"/>
    <w:semiHidden/>
    <w:rsid w:val="009911CA"/>
    <w:rPr>
      <w:rFonts w:ascii="Tahoma" w:hAnsi="Tahoma" w:cs="Tahoma"/>
      <w:sz w:val="16"/>
      <w:szCs w:val="16"/>
    </w:rPr>
  </w:style>
  <w:style w:type="paragraph" w:customStyle="1" w:styleId="HighlightTextChar">
    <w:name w:val="Highlight Text Char"/>
    <w:next w:val="a3"/>
    <w:link w:val="HighlightTextCharChar"/>
    <w:rsid w:val="00060150"/>
    <w:pPr>
      <w:pBdr>
        <w:left w:val="single" w:sz="6" w:space="9" w:color="FFFFFF"/>
        <w:right w:val="single" w:sz="6" w:space="31" w:color="FFFFFF"/>
      </w:pBdr>
      <w:shd w:val="solid" w:color="E3F1FF" w:fill="99CCFF"/>
      <w:ind w:left="144" w:right="864"/>
      <w:outlineLvl w:val="0"/>
    </w:pPr>
    <w:rPr>
      <w:rFonts w:ascii="Trebuchet MS" w:hAnsi="Trebuchet MS" w:cs="Arial"/>
      <w:color w:val="000080"/>
      <w:sz w:val="22"/>
      <w:szCs w:val="22"/>
    </w:rPr>
  </w:style>
  <w:style w:type="character" w:customStyle="1" w:styleId="HighlightTextCharChar">
    <w:name w:val="Highlight Text Char Char"/>
    <w:basedOn w:val="a0"/>
    <w:link w:val="HighlightTextChar"/>
    <w:rsid w:val="00060150"/>
    <w:rPr>
      <w:rFonts w:ascii="Trebuchet MS" w:hAnsi="Trebuchet MS" w:cs="Arial"/>
      <w:color w:val="000080"/>
      <w:sz w:val="22"/>
      <w:szCs w:val="22"/>
      <w:shd w:val="solid" w:color="E3F1FF" w:fill="99CCFF"/>
      <w:lang w:val="en-US" w:eastAsia="en-US" w:bidi="ar-SA"/>
    </w:rPr>
  </w:style>
  <w:style w:type="table" w:styleId="a5">
    <w:name w:val="Table Grid"/>
    <w:basedOn w:val="a1"/>
    <w:rsid w:val="00785CF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B0769"/>
    <w:pPr>
      <w:ind w:left="720"/>
      <w:contextualSpacing/>
    </w:pPr>
  </w:style>
  <w:style w:type="paragraph" w:styleId="a7">
    <w:name w:val="Title"/>
    <w:basedOn w:val="a"/>
    <w:next w:val="a"/>
    <w:link w:val="Char"/>
    <w:qFormat/>
    <w:rsid w:val="00A2412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7"/>
    <w:rsid w:val="00A2412D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user\LOCALS~1\Temp\TCD52.tmp\Formal%20party%20invitation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377ED-BEAF-42D9-A41D-A8795F1CB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Formal party invitation</Template>
  <TotalTime>9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Manager/>
  <Company>Microsoft Corporation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userza</dc:creator>
  <cp:keywords/>
  <dc:description/>
  <cp:lastModifiedBy>KSA</cp:lastModifiedBy>
  <cp:revision>4</cp:revision>
  <cp:lastPrinted>2012-02-21T18:59:00Z</cp:lastPrinted>
  <dcterms:created xsi:type="dcterms:W3CDTF">2011-12-03T19:15:00Z</dcterms:created>
  <dcterms:modified xsi:type="dcterms:W3CDTF">2012-02-21T18:59:00Z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TC060897481033</vt:lpwstr>
  </property>
</Properties>
</file>